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AE0DD" w14:textId="77777777" w:rsidR="00AE6127" w:rsidRDefault="00AE6127" w:rsidP="00AE61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MYLSENT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0BF186A8" w14:textId="77777777" w:rsidR="00AE6127" w:rsidRDefault="00AE6127" w:rsidP="00AE6127">
      <w:pPr>
        <w:pStyle w:val="NoSpacing"/>
        <w:rPr>
          <w:rFonts w:cs="Times New Roman"/>
          <w:szCs w:val="24"/>
        </w:rPr>
      </w:pPr>
    </w:p>
    <w:p w14:paraId="4BC7A4FC" w14:textId="77777777" w:rsidR="00AE6127" w:rsidRDefault="00AE6127" w:rsidP="00AE6127">
      <w:pPr>
        <w:pStyle w:val="NoSpacing"/>
        <w:rPr>
          <w:rFonts w:cs="Times New Roman"/>
          <w:szCs w:val="24"/>
        </w:rPr>
      </w:pPr>
    </w:p>
    <w:p w14:paraId="45113C1A" w14:textId="77777777" w:rsidR="00AE6127" w:rsidRDefault="00AE6127" w:rsidP="00AE61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Jul.</w:t>
      </w:r>
      <w:r>
        <w:rPr>
          <w:rFonts w:cs="Times New Roman"/>
          <w:szCs w:val="24"/>
        </w:rPr>
        <w:tab/>
        <w:t>1438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virtute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officii</w:t>
      </w:r>
      <w:proofErr w:type="spellEnd"/>
      <w:r>
        <w:rPr>
          <w:rFonts w:cs="Times New Roman"/>
          <w:szCs w:val="24"/>
        </w:rPr>
        <w:t xml:space="preserve"> held in Thaxted, Essex,</w:t>
      </w:r>
    </w:p>
    <w:p w14:paraId="413B8225" w14:textId="77777777" w:rsidR="00AE6127" w:rsidRDefault="00AE6127" w:rsidP="00AE61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Adam Goldston of Gestingthorpe.</w:t>
      </w:r>
    </w:p>
    <w:p w14:paraId="22FC90F9" w14:textId="77777777" w:rsidR="00AE6127" w:rsidRDefault="00AE6127" w:rsidP="00AE6127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Inquisitions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and other Analogous documents preserved in the Public Record Office vol. XXV Henry VI (1437-1442)” ed. Claire Noble pub. The Boydell Press and the National Archives p.99)</w:t>
      </w:r>
    </w:p>
    <w:p w14:paraId="4E525787" w14:textId="77777777" w:rsidR="00AE6127" w:rsidRDefault="00AE6127" w:rsidP="00AE6127">
      <w:pPr>
        <w:pStyle w:val="NoSpacing"/>
        <w:ind w:left="1440"/>
        <w:rPr>
          <w:rFonts w:cs="Times New Roman"/>
          <w:szCs w:val="24"/>
        </w:rPr>
      </w:pPr>
    </w:p>
    <w:p w14:paraId="47F4C34A" w14:textId="77777777" w:rsidR="00AE6127" w:rsidRDefault="00AE6127" w:rsidP="00AE6127">
      <w:pPr>
        <w:pStyle w:val="NoSpacing"/>
        <w:rPr>
          <w:rFonts w:cs="Times New Roman"/>
          <w:szCs w:val="24"/>
        </w:rPr>
      </w:pPr>
    </w:p>
    <w:p w14:paraId="13F4C148" w14:textId="77777777" w:rsidR="00AE6127" w:rsidRDefault="00AE6127" w:rsidP="00AE61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13 March 2025</w:t>
      </w:r>
      <w:r>
        <w:rPr>
          <w:rFonts w:cs="Times New Roman"/>
          <w:szCs w:val="24"/>
        </w:rPr>
        <w:fldChar w:fldCharType="end"/>
      </w:r>
    </w:p>
    <w:p w14:paraId="1B0DC11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0B906" w14:textId="77777777" w:rsidR="00AE6127" w:rsidRDefault="00AE6127" w:rsidP="009139A6">
      <w:r>
        <w:separator/>
      </w:r>
    </w:p>
  </w:endnote>
  <w:endnote w:type="continuationSeparator" w:id="0">
    <w:p w14:paraId="75F3AC5A" w14:textId="77777777" w:rsidR="00AE6127" w:rsidRDefault="00AE61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D16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24B0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9D2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60402" w14:textId="77777777" w:rsidR="00AE6127" w:rsidRDefault="00AE6127" w:rsidP="009139A6">
      <w:r>
        <w:separator/>
      </w:r>
    </w:p>
  </w:footnote>
  <w:footnote w:type="continuationSeparator" w:id="0">
    <w:p w14:paraId="0A70082E" w14:textId="77777777" w:rsidR="00AE6127" w:rsidRDefault="00AE61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203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D3B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043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127"/>
    <w:rsid w:val="000666E0"/>
    <w:rsid w:val="002510B7"/>
    <w:rsid w:val="00270799"/>
    <w:rsid w:val="005C130B"/>
    <w:rsid w:val="00771D05"/>
    <w:rsid w:val="00826F5C"/>
    <w:rsid w:val="009139A6"/>
    <w:rsid w:val="009411C2"/>
    <w:rsid w:val="009448BB"/>
    <w:rsid w:val="00947624"/>
    <w:rsid w:val="00A3176C"/>
    <w:rsid w:val="00AE6127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8079F"/>
  <w15:chartTrackingRefBased/>
  <w15:docId w15:val="{34167E91-B762-4253-BD87-429C2CF3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2025-03-13T21:22:00Z</dcterms:created>
  <dcterms:modified xsi:type="dcterms:W3CDTF">2025-03-13T21:22:00Z</dcterms:modified>
</cp:coreProperties>
</file>